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331" w:rsidRPr="002E531B" w:rsidRDefault="00221331" w:rsidP="002E531B">
      <w:pPr>
        <w:pStyle w:val="NoSpacing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2E531B">
        <w:rPr>
          <w:rFonts w:ascii="Times New Roman" w:hAnsi="Times New Roman" w:cs="Times New Roman"/>
          <w:b/>
          <w:bCs/>
          <w:i/>
          <w:iCs/>
          <w:sz w:val="24"/>
          <w:szCs w:val="24"/>
        </w:rPr>
        <w:t>Халикова Венера Закирзяновна</w:t>
      </w:r>
      <w:r w:rsidRPr="002E531B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</w:p>
    <w:p w:rsidR="00221331" w:rsidRDefault="00221331" w:rsidP="002E531B">
      <w:pPr>
        <w:pStyle w:val="NoSpacing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2E531B">
        <w:rPr>
          <w:rFonts w:ascii="Times New Roman" w:hAnsi="Times New Roman" w:cs="Times New Roman"/>
          <w:i/>
          <w:iCs/>
          <w:sz w:val="24"/>
          <w:szCs w:val="24"/>
        </w:rPr>
        <w:t xml:space="preserve">учитель географии  первой квалификационной категории </w:t>
      </w:r>
    </w:p>
    <w:p w:rsidR="00221331" w:rsidRDefault="00221331" w:rsidP="002E531B">
      <w:pPr>
        <w:pStyle w:val="NoSpacing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2E531B">
        <w:rPr>
          <w:rFonts w:ascii="Times New Roman" w:hAnsi="Times New Roman" w:cs="Times New Roman"/>
          <w:i/>
          <w:iCs/>
          <w:sz w:val="24"/>
          <w:szCs w:val="24"/>
        </w:rPr>
        <w:t xml:space="preserve">МБОУ «Средняя общеобразовательная школа № 175» </w:t>
      </w:r>
    </w:p>
    <w:p w:rsidR="00221331" w:rsidRPr="002E531B" w:rsidRDefault="00221331" w:rsidP="002E531B">
      <w:pPr>
        <w:pStyle w:val="NoSpacing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2E531B">
        <w:rPr>
          <w:rFonts w:ascii="Times New Roman" w:hAnsi="Times New Roman" w:cs="Times New Roman"/>
          <w:i/>
          <w:iCs/>
          <w:sz w:val="24"/>
          <w:szCs w:val="24"/>
        </w:rPr>
        <w:t>Советского района г. Казани</w:t>
      </w:r>
    </w:p>
    <w:p w:rsidR="00221331" w:rsidRDefault="00221331" w:rsidP="005F3A5F">
      <w:pPr>
        <w:pStyle w:val="NoSpacing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21331" w:rsidRDefault="00221331" w:rsidP="005F3A5F">
      <w:pPr>
        <w:pStyle w:val="NoSpacing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План-конспект классного часа  </w:t>
      </w:r>
    </w:p>
    <w:p w:rsidR="00221331" w:rsidRDefault="00221331" w:rsidP="005F3A5F">
      <w:pPr>
        <w:pStyle w:val="NoSpacing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21331" w:rsidRDefault="00221331" w:rsidP="005F3A5F">
      <w:pPr>
        <w:pStyle w:val="NoSpacing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97pt;margin-top:13.5pt;width:162.45pt;height:121.95pt;z-index:251658240">
            <v:imagedata r:id="rId5" o:title=""/>
            <w10:wrap type="square"/>
          </v:shape>
          <o:OLEObject Type="Embed" ProgID="PowerPoint.Slide.8" ShapeID="_x0000_s1026" DrawAspect="Content" ObjectID="_1401609688" r:id="rId6"/>
        </w:pict>
      </w:r>
    </w:p>
    <w:p w:rsidR="00221331" w:rsidRPr="002E531B" w:rsidRDefault="00221331" w:rsidP="003E6F5F">
      <w:pPr>
        <w:pStyle w:val="NoSpacing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Тема: </w:t>
      </w:r>
      <w:r w:rsidRPr="002E531B">
        <w:rPr>
          <w:rFonts w:ascii="Times New Roman" w:hAnsi="Times New Roman" w:cs="Times New Roman"/>
          <w:b/>
          <w:bCs/>
          <w:sz w:val="32"/>
          <w:szCs w:val="32"/>
        </w:rPr>
        <w:t xml:space="preserve">Конституция Республики Татарстан. </w:t>
      </w:r>
    </w:p>
    <w:p w:rsidR="00221331" w:rsidRPr="002E531B" w:rsidRDefault="00221331" w:rsidP="003E6F5F">
      <w:pPr>
        <w:pStyle w:val="NoSpacing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2E531B">
        <w:rPr>
          <w:rFonts w:ascii="Times New Roman" w:hAnsi="Times New Roman" w:cs="Times New Roman"/>
          <w:b/>
          <w:bCs/>
          <w:sz w:val="32"/>
          <w:szCs w:val="32"/>
        </w:rPr>
        <w:t>Права и обязанности человека и гражданина</w:t>
      </w:r>
    </w:p>
    <w:p w:rsidR="00221331" w:rsidRDefault="00221331" w:rsidP="003E6F5F">
      <w:pPr>
        <w:pStyle w:val="NoSpacing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21331" w:rsidRDefault="00221331" w:rsidP="003E6F5F">
      <w:pPr>
        <w:pStyle w:val="NoSpacing"/>
        <w:spacing w:line="360" w:lineRule="auto"/>
      </w:pPr>
      <w:bookmarkStart w:id="0" w:name="_GoBack"/>
      <w:bookmarkEnd w:id="0"/>
      <w:r>
        <w:rPr>
          <w:rFonts w:ascii="Times New Roman" w:hAnsi="Times New Roman" w:cs="Times New Roman"/>
          <w:b/>
          <w:bCs/>
          <w:sz w:val="28"/>
          <w:szCs w:val="28"/>
        </w:rPr>
        <w:t>Цели:</w:t>
      </w:r>
    </w:p>
    <w:p w:rsidR="00221331" w:rsidRPr="005F3A5F" w:rsidRDefault="00221331" w:rsidP="002E531B">
      <w:pPr>
        <w:pStyle w:val="NoSpacing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3A5F">
        <w:rPr>
          <w:rFonts w:ascii="Times New Roman" w:hAnsi="Times New Roman" w:cs="Times New Roman"/>
          <w:sz w:val="28"/>
          <w:szCs w:val="28"/>
        </w:rPr>
        <w:t>формирование у учащихся понимания сущности и значения Конституц</w:t>
      </w:r>
      <w:r>
        <w:rPr>
          <w:rFonts w:ascii="Times New Roman" w:hAnsi="Times New Roman" w:cs="Times New Roman"/>
          <w:sz w:val="28"/>
          <w:szCs w:val="28"/>
        </w:rPr>
        <w:t>ии</w:t>
      </w:r>
      <w:r w:rsidRPr="006346BF">
        <w:rPr>
          <w:rFonts w:ascii="Times New Roman" w:hAnsi="Times New Roman" w:cs="Times New Roman"/>
          <w:sz w:val="28"/>
          <w:szCs w:val="28"/>
        </w:rPr>
        <w:t>,  прав и свобод гражданина,</w:t>
      </w:r>
    </w:p>
    <w:p w:rsidR="00221331" w:rsidRDefault="00221331" w:rsidP="002E531B">
      <w:pPr>
        <w:pStyle w:val="NoSpacing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у учащихся гражданских качеств личности, любви и уважения к своему отечеству,</w:t>
      </w:r>
    </w:p>
    <w:p w:rsidR="00221331" w:rsidRDefault="00221331" w:rsidP="002E531B">
      <w:pPr>
        <w:pStyle w:val="NoSpacing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правовой культуры учащихся, их социального опыта.</w:t>
      </w:r>
    </w:p>
    <w:p w:rsidR="00221331" w:rsidRDefault="00221331" w:rsidP="002E531B">
      <w:pPr>
        <w:pStyle w:val="NoSpacing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3E6F5F">
      <w:pPr>
        <w:pStyle w:val="NoSpacing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37B7">
        <w:rPr>
          <w:rFonts w:ascii="Times New Roman" w:hAnsi="Times New Roman" w:cs="Times New Roman"/>
          <w:b/>
          <w:bCs/>
          <w:sz w:val="28"/>
          <w:szCs w:val="28"/>
        </w:rPr>
        <w:t>Оборудование</w:t>
      </w:r>
      <w:r>
        <w:rPr>
          <w:rFonts w:ascii="Times New Roman" w:hAnsi="Times New Roman" w:cs="Times New Roman"/>
          <w:sz w:val="28"/>
          <w:szCs w:val="28"/>
        </w:rPr>
        <w:t>: интерактивная доска, флаги РФ и РТ, герб РФ и РТ, стенд «</w:t>
      </w:r>
      <w:r w:rsidRPr="006346BF">
        <w:rPr>
          <w:rFonts w:ascii="Times New Roman" w:hAnsi="Times New Roman" w:cs="Times New Roman"/>
          <w:sz w:val="28"/>
          <w:szCs w:val="28"/>
        </w:rPr>
        <w:t>Нужна ли Конституция</w:t>
      </w:r>
      <w:r>
        <w:rPr>
          <w:rFonts w:ascii="Times New Roman" w:hAnsi="Times New Roman" w:cs="Times New Roman"/>
          <w:sz w:val="28"/>
          <w:szCs w:val="28"/>
        </w:rPr>
        <w:t>?»</w:t>
      </w:r>
    </w:p>
    <w:p w:rsidR="00221331" w:rsidRDefault="00221331" w:rsidP="003E6F5F">
      <w:pPr>
        <w:pStyle w:val="NoSpacing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3E6F5F">
      <w:pPr>
        <w:pStyle w:val="NoSpacing"/>
        <w:tabs>
          <w:tab w:val="left" w:pos="268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Участники:</w:t>
      </w:r>
      <w:r w:rsidRPr="00D937B7">
        <w:rPr>
          <w:rFonts w:ascii="Times New Roman" w:hAnsi="Times New Roman" w:cs="Times New Roman"/>
          <w:sz w:val="28"/>
          <w:szCs w:val="28"/>
        </w:rPr>
        <w:t xml:space="preserve"> 8 класс</w:t>
      </w:r>
    </w:p>
    <w:p w:rsidR="00221331" w:rsidRDefault="00221331" w:rsidP="003E6F5F">
      <w:pPr>
        <w:pStyle w:val="NoSpacing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F3A5F">
        <w:rPr>
          <w:rFonts w:ascii="Times New Roman" w:hAnsi="Times New Roman" w:cs="Times New Roman"/>
          <w:b/>
          <w:bCs/>
          <w:sz w:val="28"/>
          <w:szCs w:val="28"/>
        </w:rPr>
        <w:t>Ход мероприятия:</w:t>
      </w:r>
    </w:p>
    <w:p w:rsidR="00221331" w:rsidRPr="00696848" w:rsidRDefault="00221331" w:rsidP="003E6F5F">
      <w:pPr>
        <w:pStyle w:val="NoSpacing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027" type="#_x0000_t75" style="position:absolute;margin-left:306pt;margin-top:11.1pt;width:162.65pt;height:122.15pt;z-index:251659264">
            <v:imagedata r:id="rId7" o:title=""/>
            <w10:wrap type="square"/>
          </v:shape>
          <o:OLEObject Type="Embed" ProgID="PowerPoint.Slide.8" ShapeID="_x0000_s1027" DrawAspect="Content" ObjectID="_1401609689" r:id="rId8"/>
        </w:pict>
      </w:r>
    </w:p>
    <w:p w:rsidR="00221331" w:rsidRPr="003E6F5F" w:rsidRDefault="00221331" w:rsidP="003E6F5F">
      <w:pPr>
        <w:pStyle w:val="NoSpacing"/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3E6F5F">
        <w:rPr>
          <w:rFonts w:ascii="Times New Roman" w:hAnsi="Times New Roman" w:cs="Times New Roman"/>
          <w:sz w:val="28"/>
          <w:szCs w:val="28"/>
          <w:u w:val="single"/>
        </w:rPr>
        <w:t xml:space="preserve">Ведущий: </w:t>
      </w:r>
    </w:p>
    <w:p w:rsidR="00221331" w:rsidRDefault="00221331" w:rsidP="003E6F5F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61EA">
        <w:rPr>
          <w:rFonts w:ascii="Times New Roman" w:hAnsi="Times New Roman" w:cs="Times New Roman"/>
          <w:b/>
          <w:bCs/>
          <w:sz w:val="28"/>
          <w:szCs w:val="28"/>
        </w:rPr>
        <w:t>Конституция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6346BF">
        <w:rPr>
          <w:rFonts w:ascii="Times New Roman" w:hAnsi="Times New Roman" w:cs="Times New Roman"/>
          <w:sz w:val="28"/>
          <w:szCs w:val="28"/>
        </w:rPr>
        <w:t>Осн</w:t>
      </w:r>
      <w:r w:rsidRPr="00696848">
        <w:rPr>
          <w:rFonts w:ascii="Times New Roman" w:hAnsi="Times New Roman" w:cs="Times New Roman"/>
          <w:sz w:val="28"/>
          <w:szCs w:val="28"/>
        </w:rPr>
        <w:t xml:space="preserve">овной закон государства, </w:t>
      </w:r>
    </w:p>
    <w:p w:rsidR="00221331" w:rsidRDefault="00221331" w:rsidP="003E6F5F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848">
        <w:rPr>
          <w:rFonts w:ascii="Times New Roman" w:hAnsi="Times New Roman" w:cs="Times New Roman"/>
          <w:sz w:val="28"/>
          <w:szCs w:val="28"/>
        </w:rPr>
        <w:t xml:space="preserve">определяющий его общественное и </w:t>
      </w:r>
    </w:p>
    <w:p w:rsidR="00221331" w:rsidRDefault="00221331" w:rsidP="003E6F5F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848">
        <w:rPr>
          <w:rFonts w:ascii="Times New Roman" w:hAnsi="Times New Roman" w:cs="Times New Roman"/>
          <w:sz w:val="28"/>
          <w:szCs w:val="28"/>
        </w:rPr>
        <w:t>государственное устройство, избирательную</w:t>
      </w:r>
    </w:p>
    <w:p w:rsidR="00221331" w:rsidRDefault="00221331" w:rsidP="003E6F5F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848">
        <w:rPr>
          <w:rFonts w:ascii="Times New Roman" w:hAnsi="Times New Roman" w:cs="Times New Roman"/>
          <w:sz w:val="28"/>
          <w:szCs w:val="28"/>
        </w:rPr>
        <w:t xml:space="preserve">систему, принципы организации и деятельности </w:t>
      </w:r>
    </w:p>
    <w:p w:rsidR="00221331" w:rsidRDefault="00221331" w:rsidP="003E6F5F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848">
        <w:rPr>
          <w:rFonts w:ascii="Times New Roman" w:hAnsi="Times New Roman" w:cs="Times New Roman"/>
          <w:sz w:val="28"/>
          <w:szCs w:val="28"/>
        </w:rPr>
        <w:t xml:space="preserve">государственных органов и основные права и обязанности человека. </w:t>
      </w:r>
    </w:p>
    <w:p w:rsidR="00221331" w:rsidRPr="00696848" w:rsidRDefault="00221331" w:rsidP="003E6F5F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61EA">
        <w:rPr>
          <w:rFonts w:ascii="Times New Roman" w:hAnsi="Times New Roman" w:cs="Times New Roman"/>
          <w:b/>
          <w:bCs/>
          <w:sz w:val="28"/>
          <w:szCs w:val="28"/>
        </w:rPr>
        <w:t>Права человека</w:t>
      </w:r>
      <w:r w:rsidRPr="00696848">
        <w:rPr>
          <w:rFonts w:ascii="Times New Roman" w:hAnsi="Times New Roman" w:cs="Times New Roman"/>
          <w:sz w:val="28"/>
          <w:szCs w:val="28"/>
        </w:rPr>
        <w:t xml:space="preserve"> – это естественные, неотчуждаемые права, принадлежащие ему в силу рождения как личности.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96848">
        <w:rPr>
          <w:rFonts w:ascii="Times New Roman" w:hAnsi="Times New Roman" w:cs="Times New Roman"/>
          <w:sz w:val="28"/>
          <w:szCs w:val="28"/>
        </w:rPr>
        <w:t>Человек имеет права:</w:t>
      </w:r>
    </w:p>
    <w:p w:rsidR="00221331" w:rsidRDefault="00221331" w:rsidP="003E6F5F">
      <w:pPr>
        <w:pStyle w:val="NoSpacing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848">
        <w:rPr>
          <w:rFonts w:ascii="Times New Roman" w:hAnsi="Times New Roman" w:cs="Times New Roman"/>
          <w:sz w:val="28"/>
          <w:szCs w:val="28"/>
        </w:rPr>
        <w:t>на жизнь,</w:t>
      </w:r>
    </w:p>
    <w:p w:rsidR="00221331" w:rsidRDefault="00221331" w:rsidP="003E6F5F">
      <w:pPr>
        <w:pStyle w:val="NoSpacing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028" type="#_x0000_t75" style="position:absolute;left:0;text-align:left;margin-left:306pt;margin-top:2.4pt;width:162.45pt;height:121.9pt;z-index:251660288">
            <v:imagedata r:id="rId9" o:title=""/>
            <w10:wrap type="square"/>
          </v:shape>
          <o:OLEObject Type="Embed" ProgID="PowerPoint.Slide.8" ShapeID="_x0000_s1028" DrawAspect="Content" ObjectID="_1401609690" r:id="rId10"/>
        </w:pict>
      </w:r>
      <w:r>
        <w:rPr>
          <w:rFonts w:ascii="Times New Roman" w:hAnsi="Times New Roman" w:cs="Times New Roman"/>
          <w:sz w:val="28"/>
          <w:szCs w:val="28"/>
        </w:rPr>
        <w:t xml:space="preserve">на свободу и личную неприкосновенность,        </w:t>
      </w:r>
    </w:p>
    <w:p w:rsidR="00221331" w:rsidRDefault="00221331" w:rsidP="003E6F5F">
      <w:pPr>
        <w:pStyle w:val="NoSpacing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безопасность,</w:t>
      </w:r>
    </w:p>
    <w:p w:rsidR="00221331" w:rsidRDefault="00221331" w:rsidP="003E6F5F">
      <w:pPr>
        <w:pStyle w:val="NoSpacing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частную собственность,</w:t>
      </w:r>
    </w:p>
    <w:p w:rsidR="00221331" w:rsidRDefault="00221331" w:rsidP="003E6F5F">
      <w:pPr>
        <w:pStyle w:val="NoSpacing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жилище,</w:t>
      </w:r>
    </w:p>
    <w:p w:rsidR="00221331" w:rsidRDefault="00221331" w:rsidP="003E6F5F">
      <w:pPr>
        <w:pStyle w:val="NoSpacing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охрану здоровья и медицинскую помощь и другие.</w:t>
      </w:r>
    </w:p>
    <w:p w:rsidR="00221331" w:rsidRPr="005C61EA" w:rsidRDefault="00221331" w:rsidP="003E6F5F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61EA">
        <w:rPr>
          <w:rFonts w:ascii="Times New Roman" w:hAnsi="Times New Roman" w:cs="Times New Roman"/>
          <w:b/>
          <w:bCs/>
          <w:sz w:val="28"/>
          <w:szCs w:val="28"/>
        </w:rPr>
        <w:t>Права гражданина</w:t>
      </w:r>
      <w:r w:rsidRPr="005C61EA">
        <w:rPr>
          <w:rFonts w:ascii="Times New Roman" w:hAnsi="Times New Roman" w:cs="Times New Roman"/>
          <w:sz w:val="28"/>
          <w:szCs w:val="28"/>
        </w:rPr>
        <w:t xml:space="preserve"> – это права личности </w:t>
      </w:r>
      <w:r w:rsidRPr="006346BF">
        <w:rPr>
          <w:rFonts w:ascii="Times New Roman" w:hAnsi="Times New Roman" w:cs="Times New Roman"/>
          <w:sz w:val="28"/>
          <w:szCs w:val="28"/>
        </w:rPr>
        <w:t>как гражданина</w:t>
      </w:r>
      <w:r w:rsidRPr="005C61EA">
        <w:rPr>
          <w:rFonts w:ascii="Times New Roman" w:hAnsi="Times New Roman" w:cs="Times New Roman"/>
          <w:sz w:val="28"/>
          <w:szCs w:val="28"/>
        </w:rPr>
        <w:t>, они связаны с актами и действиями государственных органов.</w:t>
      </w:r>
    </w:p>
    <w:p w:rsidR="00221331" w:rsidRDefault="00221331" w:rsidP="003E6F5F">
      <w:pPr>
        <w:pStyle w:val="NoSpacing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61EA">
        <w:rPr>
          <w:rFonts w:ascii="Times New Roman" w:hAnsi="Times New Roman" w:cs="Times New Roman"/>
          <w:sz w:val="28"/>
          <w:szCs w:val="28"/>
        </w:rPr>
        <w:t>Гражданин имеет:</w:t>
      </w:r>
    </w:p>
    <w:p w:rsidR="00221331" w:rsidRDefault="00221331" w:rsidP="00B0744E">
      <w:pPr>
        <w:pStyle w:val="NoSpacing"/>
        <w:numPr>
          <w:ilvl w:val="0"/>
          <w:numId w:val="4"/>
        </w:numPr>
        <w:spacing w:line="360" w:lineRule="auto"/>
        <w:ind w:left="108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029" type="#_x0000_t75" style="position:absolute;left:0;text-align:left;margin-left:0;margin-top:1.1pt;width:162.65pt;height:122.15pt;z-index:251661312">
            <v:imagedata r:id="rId11" o:title=""/>
            <w10:wrap type="square"/>
          </v:shape>
          <o:OLEObject Type="Embed" ProgID="PowerPoint.Slide.8" ShapeID="_x0000_s1029" DrawAspect="Content" ObjectID="_1401609691" r:id="rId12"/>
        </w:pict>
      </w:r>
      <w:r w:rsidRPr="005C61EA">
        <w:rPr>
          <w:rFonts w:ascii="Times New Roman" w:hAnsi="Times New Roman" w:cs="Times New Roman"/>
          <w:sz w:val="28"/>
          <w:szCs w:val="28"/>
        </w:rPr>
        <w:t xml:space="preserve">право </w:t>
      </w: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Pr="005C61EA">
        <w:rPr>
          <w:rFonts w:ascii="Times New Roman" w:hAnsi="Times New Roman" w:cs="Times New Roman"/>
          <w:sz w:val="28"/>
          <w:szCs w:val="28"/>
        </w:rPr>
        <w:t>объединени</w:t>
      </w:r>
      <w:r>
        <w:rPr>
          <w:rFonts w:ascii="Times New Roman" w:hAnsi="Times New Roman" w:cs="Times New Roman"/>
          <w:sz w:val="28"/>
          <w:szCs w:val="28"/>
        </w:rPr>
        <w:t>е, включая право создавать профессиональные союзы для защиты своих интересов</w:t>
      </w:r>
      <w:r w:rsidRPr="005C61EA">
        <w:rPr>
          <w:rFonts w:ascii="Times New Roman" w:hAnsi="Times New Roman" w:cs="Times New Roman"/>
          <w:sz w:val="28"/>
          <w:szCs w:val="28"/>
        </w:rPr>
        <w:t>;</w:t>
      </w:r>
    </w:p>
    <w:p w:rsidR="00221331" w:rsidRPr="00A504F0" w:rsidRDefault="00221331" w:rsidP="00B0744E">
      <w:pPr>
        <w:pStyle w:val="NoSpacing"/>
        <w:numPr>
          <w:ilvl w:val="0"/>
          <w:numId w:val="4"/>
        </w:numPr>
        <w:spacing w:line="360" w:lineRule="auto"/>
        <w:ind w:left="108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C61EA">
        <w:rPr>
          <w:rFonts w:ascii="Times New Roman" w:hAnsi="Times New Roman" w:cs="Times New Roman"/>
          <w:sz w:val="28"/>
          <w:szCs w:val="28"/>
        </w:rPr>
        <w:t xml:space="preserve">право на участие </w:t>
      </w:r>
      <w:r>
        <w:rPr>
          <w:rFonts w:ascii="Times New Roman" w:hAnsi="Times New Roman" w:cs="Times New Roman"/>
          <w:sz w:val="28"/>
          <w:szCs w:val="28"/>
        </w:rPr>
        <w:t>в управлении делами г</w:t>
      </w:r>
      <w:r w:rsidRPr="00A504F0">
        <w:rPr>
          <w:rFonts w:ascii="Times New Roman" w:hAnsi="Times New Roman" w:cs="Times New Roman"/>
          <w:sz w:val="28"/>
          <w:szCs w:val="28"/>
        </w:rPr>
        <w:t>осударства,</w:t>
      </w:r>
    </w:p>
    <w:p w:rsidR="00221331" w:rsidRDefault="00221331" w:rsidP="00B0744E">
      <w:pPr>
        <w:pStyle w:val="NoSpacing"/>
        <w:numPr>
          <w:ilvl w:val="0"/>
          <w:numId w:val="4"/>
        </w:numPr>
        <w:spacing w:line="360" w:lineRule="auto"/>
        <w:ind w:left="108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избирательные права.</w:t>
      </w:r>
    </w:p>
    <w:p w:rsidR="00221331" w:rsidRDefault="00221331" w:rsidP="00A504F0">
      <w:pPr>
        <w:pStyle w:val="NoSpacing"/>
        <w:ind w:left="720"/>
        <w:rPr>
          <w:rFonts w:ascii="Times New Roman" w:hAnsi="Times New Roman" w:cs="Times New Roman"/>
          <w:sz w:val="28"/>
          <w:szCs w:val="28"/>
        </w:rPr>
      </w:pPr>
    </w:p>
    <w:p w:rsidR="00221331" w:rsidRPr="005C61EA" w:rsidRDefault="00221331" w:rsidP="00A504F0">
      <w:pPr>
        <w:pStyle w:val="NoSpacing"/>
        <w:ind w:left="720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5C61E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030" type="#_x0000_t75" style="position:absolute;margin-left:297pt;margin-top:1.15pt;width:162.65pt;height:122.15pt;z-index:251662336">
            <v:imagedata r:id="rId13" o:title=""/>
            <w10:wrap type="square"/>
          </v:shape>
          <o:OLEObject Type="Embed" ProgID="PowerPoint.Slide.8" ShapeID="_x0000_s1030" DrawAspect="Content" ObjectID="_1401609692" r:id="rId14"/>
        </w:pict>
      </w:r>
      <w:r w:rsidRPr="003E6F5F">
        <w:rPr>
          <w:rFonts w:ascii="Times New Roman" w:hAnsi="Times New Roman" w:cs="Times New Roman"/>
          <w:sz w:val="28"/>
          <w:szCs w:val="28"/>
          <w:u w:val="single"/>
        </w:rPr>
        <w:t>Ведущий:</w:t>
      </w:r>
    </w:p>
    <w:p w:rsidR="00221331" w:rsidRDefault="00221331" w:rsidP="00291B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 сейчас мы с вами проведем викторину.</w:t>
      </w:r>
      <w:r w:rsidRPr="00B0744E">
        <w:rPr>
          <w:rFonts w:ascii="Times New Roman" w:hAnsi="Times New Roman" w:cs="Times New Roman"/>
          <w:sz w:val="20"/>
          <w:szCs w:val="20"/>
          <w:lang w:eastAsia="ru-RU"/>
        </w:rPr>
        <w:t xml:space="preserve"> </w:t>
      </w:r>
    </w:p>
    <w:p w:rsidR="00221331" w:rsidRPr="00291B83" w:rsidRDefault="00221331" w:rsidP="00291B83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91B83">
        <w:rPr>
          <w:rFonts w:ascii="Times New Roman" w:hAnsi="Times New Roman" w:cs="Times New Roman"/>
          <w:i/>
          <w:iCs/>
          <w:sz w:val="28"/>
          <w:szCs w:val="28"/>
        </w:rPr>
        <w:t xml:space="preserve">(слайды № </w:t>
      </w:r>
      <w:r>
        <w:rPr>
          <w:rFonts w:ascii="Times New Roman" w:hAnsi="Times New Roman" w:cs="Times New Roman"/>
          <w:i/>
          <w:iCs/>
          <w:sz w:val="28"/>
          <w:szCs w:val="28"/>
        </w:rPr>
        <w:t>5 - 66</w:t>
      </w:r>
      <w:r w:rsidRPr="00291B83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:rsidR="00221331" w:rsidRDefault="00221331" w:rsidP="00291B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Завершите фразу: </w:t>
      </w:r>
      <w:r w:rsidRPr="005C61EA">
        <w:rPr>
          <w:rFonts w:ascii="Times New Roman" w:hAnsi="Times New Roman" w:cs="Times New Roman"/>
          <w:sz w:val="28"/>
          <w:szCs w:val="28"/>
        </w:rPr>
        <w:t>Права человека-это…</w:t>
      </w:r>
    </w:p>
    <w:p w:rsidR="00221331" w:rsidRDefault="00221331" w:rsidP="00291B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Кто такой гражданин?</w:t>
      </w:r>
    </w:p>
    <w:p w:rsidR="00221331" w:rsidRDefault="00221331" w:rsidP="00291B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5C61EA">
        <w:rPr>
          <w:rFonts w:ascii="Times New Roman" w:hAnsi="Times New Roman" w:cs="Times New Roman"/>
          <w:sz w:val="28"/>
          <w:szCs w:val="28"/>
        </w:rPr>
        <w:t xml:space="preserve">Герои известной мультипликации «Бременские музыканты» поют: «Нам дворцов заманчивые своды </w:t>
      </w:r>
      <w:r>
        <w:rPr>
          <w:rFonts w:ascii="Times New Roman" w:hAnsi="Times New Roman" w:cs="Times New Roman"/>
          <w:sz w:val="28"/>
          <w:szCs w:val="28"/>
        </w:rPr>
        <w:t xml:space="preserve">не заменят никогда свободы...» </w:t>
      </w:r>
      <w:r w:rsidRPr="005C61EA">
        <w:rPr>
          <w:rFonts w:ascii="Times New Roman" w:hAnsi="Times New Roman" w:cs="Times New Roman"/>
          <w:sz w:val="28"/>
          <w:szCs w:val="28"/>
        </w:rPr>
        <w:t>Почему люди ценят свободу больше, чем богатства?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Завершите фразу: </w:t>
      </w:r>
      <w:r w:rsidRPr="005C61EA">
        <w:rPr>
          <w:rFonts w:ascii="Times New Roman" w:hAnsi="Times New Roman" w:cs="Times New Roman"/>
          <w:sz w:val="28"/>
          <w:szCs w:val="28"/>
        </w:rPr>
        <w:t>Право человека на образование относится к…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5C61EA">
        <w:rPr>
          <w:rFonts w:ascii="Times New Roman" w:hAnsi="Times New Roman" w:cs="Times New Roman"/>
          <w:sz w:val="28"/>
          <w:szCs w:val="28"/>
        </w:rPr>
        <w:t>С какого момента основные права и свободы человека неотчуждаемы и принадлежат каждому в Республике Татарстан?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5C61EA">
        <w:rPr>
          <w:rFonts w:ascii="Times New Roman" w:hAnsi="Times New Roman" w:cs="Times New Roman"/>
          <w:sz w:val="28"/>
          <w:szCs w:val="28"/>
        </w:rPr>
        <w:t>Чем может быть ограничено право на тайну переписки, телефонных переговоров, почтовых и иных сообщений?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Pr="009A519B">
        <w:rPr>
          <w:rFonts w:ascii="Times New Roman" w:hAnsi="Times New Roman" w:cs="Times New Roman"/>
          <w:sz w:val="28"/>
          <w:szCs w:val="28"/>
        </w:rPr>
        <w:t>Разрешен ли принудительный труд?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Закончи предложение: </w:t>
      </w:r>
      <w:r w:rsidRPr="009A519B">
        <w:rPr>
          <w:rFonts w:ascii="Times New Roman" w:hAnsi="Times New Roman" w:cs="Times New Roman"/>
          <w:sz w:val="28"/>
          <w:szCs w:val="28"/>
        </w:rPr>
        <w:t>Достоинство личности охраняется</w:t>
      </w:r>
      <w:r>
        <w:rPr>
          <w:rFonts w:ascii="Times New Roman" w:hAnsi="Times New Roman" w:cs="Times New Roman"/>
          <w:sz w:val="28"/>
          <w:szCs w:val="28"/>
        </w:rPr>
        <w:t>….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r w:rsidRPr="009A519B">
        <w:rPr>
          <w:rFonts w:ascii="Times New Roman" w:hAnsi="Times New Roman" w:cs="Times New Roman"/>
          <w:sz w:val="28"/>
          <w:szCs w:val="28"/>
        </w:rPr>
        <w:t>Конституция Республики Татарстан гарантирует право на социальное обеспечение</w:t>
      </w:r>
      <w:r>
        <w:rPr>
          <w:rFonts w:ascii="Times New Roman" w:hAnsi="Times New Roman" w:cs="Times New Roman"/>
          <w:sz w:val="28"/>
          <w:szCs w:val="28"/>
        </w:rPr>
        <w:t>… .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r w:rsidRPr="009A519B">
        <w:rPr>
          <w:rFonts w:ascii="Times New Roman" w:hAnsi="Times New Roman" w:cs="Times New Roman"/>
          <w:sz w:val="28"/>
          <w:szCs w:val="28"/>
        </w:rPr>
        <w:t>Какое образование считается обязательным?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Закончи предложение: </w:t>
      </w:r>
      <w:r w:rsidRPr="009A519B">
        <w:rPr>
          <w:rFonts w:ascii="Times New Roman" w:hAnsi="Times New Roman" w:cs="Times New Roman"/>
          <w:sz w:val="28"/>
          <w:szCs w:val="28"/>
        </w:rPr>
        <w:t>К констит</w:t>
      </w:r>
      <w:r>
        <w:rPr>
          <w:rFonts w:ascii="Times New Roman" w:hAnsi="Times New Roman" w:cs="Times New Roman"/>
          <w:sz w:val="28"/>
          <w:szCs w:val="28"/>
        </w:rPr>
        <w:t>уционным обязанностям относятся…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12. </w:t>
      </w:r>
      <w:r w:rsidRPr="009A519B">
        <w:rPr>
          <w:rFonts w:ascii="Times New Roman" w:hAnsi="Times New Roman" w:cs="Times New Roman"/>
          <w:sz w:val="28"/>
          <w:szCs w:val="28"/>
        </w:rPr>
        <w:t>Кому в Республике Татарстан гарантируется свобода слова, печати, мнений и убеждений?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13. </w:t>
      </w:r>
      <w:r w:rsidRPr="009A519B">
        <w:rPr>
          <w:rFonts w:ascii="Times New Roman" w:hAnsi="Times New Roman" w:cs="Times New Roman"/>
          <w:sz w:val="28"/>
          <w:szCs w:val="28"/>
        </w:rPr>
        <w:t>Все ли имеют право избирать и быть избра</w:t>
      </w:r>
      <w:r>
        <w:rPr>
          <w:rFonts w:ascii="Times New Roman" w:hAnsi="Times New Roman" w:cs="Times New Roman"/>
          <w:sz w:val="28"/>
          <w:szCs w:val="28"/>
        </w:rPr>
        <w:t>нными</w:t>
      </w:r>
      <w:r w:rsidRPr="009A519B">
        <w:rPr>
          <w:rFonts w:ascii="Times New Roman" w:hAnsi="Times New Roman" w:cs="Times New Roman"/>
          <w:sz w:val="28"/>
          <w:szCs w:val="28"/>
        </w:rPr>
        <w:t>?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</w:t>
      </w:r>
      <w:r w:rsidRPr="009A519B">
        <w:rPr>
          <w:rFonts w:ascii="Times New Roman" w:hAnsi="Times New Roman" w:cs="Times New Roman"/>
          <w:sz w:val="28"/>
          <w:szCs w:val="28"/>
        </w:rPr>
        <w:t xml:space="preserve">Что </w:t>
      </w:r>
      <w:r w:rsidRPr="00B0744E">
        <w:rPr>
          <w:rFonts w:ascii="Times New Roman" w:hAnsi="Times New Roman" w:cs="Times New Roman"/>
          <w:sz w:val="28"/>
          <w:szCs w:val="28"/>
        </w:rPr>
        <w:t>является долгом</w:t>
      </w:r>
      <w:r w:rsidRPr="009A519B">
        <w:rPr>
          <w:rFonts w:ascii="Times New Roman" w:hAnsi="Times New Roman" w:cs="Times New Roman"/>
          <w:sz w:val="28"/>
          <w:szCs w:val="28"/>
        </w:rPr>
        <w:t xml:space="preserve"> в Республике Татарстан?</w:t>
      </w: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1331" w:rsidRDefault="00221331" w:rsidP="00291B8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 Закончи предложение: </w:t>
      </w:r>
      <w:r w:rsidRPr="009A519B">
        <w:rPr>
          <w:rFonts w:ascii="Times New Roman" w:hAnsi="Times New Roman" w:cs="Times New Roman"/>
          <w:sz w:val="28"/>
          <w:szCs w:val="28"/>
        </w:rPr>
        <w:t>Все равны перед судом и …</w:t>
      </w:r>
    </w:p>
    <w:p w:rsidR="00221331" w:rsidRDefault="00221331" w:rsidP="00291B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21331" w:rsidRDefault="00221331" w:rsidP="004E6CD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6F5F">
        <w:rPr>
          <w:rFonts w:ascii="Times New Roman" w:hAnsi="Times New Roman" w:cs="Times New Roman"/>
          <w:sz w:val="28"/>
          <w:szCs w:val="28"/>
          <w:u w:val="single"/>
        </w:rPr>
        <w:t>Ведущий:</w:t>
      </w:r>
    </w:p>
    <w:p w:rsidR="00221331" w:rsidRDefault="00221331" w:rsidP="004E6CD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Ребята! Важно понять необходимость Конституции для граждан государства. Конституция определят устройство государства, взаимоотношения государства и граждан, </w:t>
      </w:r>
      <w:r w:rsidRPr="00B0744E">
        <w:rPr>
          <w:rFonts w:ascii="Times New Roman" w:hAnsi="Times New Roman" w:cs="Times New Roman"/>
          <w:sz w:val="28"/>
          <w:szCs w:val="28"/>
        </w:rPr>
        <w:t>гарантирует права и свободы граждан.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221331" w:rsidRPr="002D4049" w:rsidRDefault="00221331" w:rsidP="004E6CD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4049">
        <w:rPr>
          <w:rFonts w:ascii="Times New Roman" w:hAnsi="Times New Roman" w:cs="Times New Roman"/>
          <w:sz w:val="28"/>
          <w:szCs w:val="28"/>
        </w:rPr>
        <w:t>На стенде вы видите плакат, на нем две колонки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2D4049">
        <w:rPr>
          <w:rFonts w:ascii="Times New Roman" w:hAnsi="Times New Roman" w:cs="Times New Roman"/>
          <w:sz w:val="28"/>
          <w:szCs w:val="28"/>
        </w:rPr>
        <w:t xml:space="preserve"> «да» и «нет». Перед началом нашего мероприятия вы получили цветные квадратики</w:t>
      </w:r>
      <w:r>
        <w:rPr>
          <w:rFonts w:ascii="Times New Roman" w:hAnsi="Times New Roman" w:cs="Times New Roman"/>
          <w:sz w:val="28"/>
          <w:szCs w:val="28"/>
        </w:rPr>
        <w:t xml:space="preserve">. Пришло время их использовать при голосовании. Прикрепите </w:t>
      </w:r>
      <w:r w:rsidRPr="002D4049">
        <w:rPr>
          <w:rFonts w:ascii="Times New Roman" w:hAnsi="Times New Roman" w:cs="Times New Roman"/>
          <w:sz w:val="28"/>
          <w:szCs w:val="28"/>
        </w:rPr>
        <w:t>красный квадратик в колонку «да», черный – в колонку «нет», отве</w:t>
      </w:r>
      <w:r>
        <w:rPr>
          <w:rFonts w:ascii="Times New Roman" w:hAnsi="Times New Roman" w:cs="Times New Roman"/>
          <w:sz w:val="28"/>
          <w:szCs w:val="28"/>
        </w:rPr>
        <w:t>чая</w:t>
      </w:r>
      <w:r w:rsidRPr="002D4049">
        <w:rPr>
          <w:rFonts w:ascii="Times New Roman" w:hAnsi="Times New Roman" w:cs="Times New Roman"/>
          <w:sz w:val="28"/>
          <w:szCs w:val="28"/>
        </w:rPr>
        <w:t xml:space="preserve"> на вопрос «Нужна ли Конституция?»</w:t>
      </w:r>
    </w:p>
    <w:sectPr w:rsidR="00221331" w:rsidRPr="002D4049" w:rsidSect="00157B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B155A"/>
    <w:multiLevelType w:val="hybridMultilevel"/>
    <w:tmpl w:val="C34AA2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B56283"/>
    <w:multiLevelType w:val="hybridMultilevel"/>
    <w:tmpl w:val="0C5CA17E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043AA1"/>
    <w:multiLevelType w:val="hybridMultilevel"/>
    <w:tmpl w:val="04BE5F9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CFE741C"/>
    <w:multiLevelType w:val="hybridMultilevel"/>
    <w:tmpl w:val="65F60C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7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F3A5F"/>
    <w:rsid w:val="00017487"/>
    <w:rsid w:val="001025B9"/>
    <w:rsid w:val="00133601"/>
    <w:rsid w:val="00157B15"/>
    <w:rsid w:val="00221331"/>
    <w:rsid w:val="00291B83"/>
    <w:rsid w:val="002949F0"/>
    <w:rsid w:val="002D4049"/>
    <w:rsid w:val="002E531B"/>
    <w:rsid w:val="00320448"/>
    <w:rsid w:val="003E6F5F"/>
    <w:rsid w:val="00415EAF"/>
    <w:rsid w:val="004536E2"/>
    <w:rsid w:val="004670E9"/>
    <w:rsid w:val="004E3837"/>
    <w:rsid w:val="004E6CDC"/>
    <w:rsid w:val="004F193F"/>
    <w:rsid w:val="005C61EA"/>
    <w:rsid w:val="005D74E5"/>
    <w:rsid w:val="005F3A5F"/>
    <w:rsid w:val="006346BF"/>
    <w:rsid w:val="00675E24"/>
    <w:rsid w:val="00696848"/>
    <w:rsid w:val="007D2D34"/>
    <w:rsid w:val="00894C65"/>
    <w:rsid w:val="00940D7A"/>
    <w:rsid w:val="0099380F"/>
    <w:rsid w:val="009A519B"/>
    <w:rsid w:val="009B1A98"/>
    <w:rsid w:val="00A504F0"/>
    <w:rsid w:val="00B0744E"/>
    <w:rsid w:val="00B123F6"/>
    <w:rsid w:val="00B23698"/>
    <w:rsid w:val="00B93237"/>
    <w:rsid w:val="00BD3E2E"/>
    <w:rsid w:val="00BE48D3"/>
    <w:rsid w:val="00C0779F"/>
    <w:rsid w:val="00C160E4"/>
    <w:rsid w:val="00C7744C"/>
    <w:rsid w:val="00D35AE0"/>
    <w:rsid w:val="00D937B7"/>
    <w:rsid w:val="00E37A62"/>
    <w:rsid w:val="00F10F0A"/>
    <w:rsid w:val="00FD25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7B15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5F3A5F"/>
    <w:rPr>
      <w:rFonts w:cs="Calibr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3E6F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E6F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wmf"/><Relationship Id="rId3" Type="http://schemas.openxmlformats.org/officeDocument/2006/relationships/settings" Target="settings.xml"/><Relationship Id="rId7" Type="http://schemas.openxmlformats.org/officeDocument/2006/relationships/image" Target="media/image2.wmf"/><Relationship Id="rId12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wmf"/><Relationship Id="rId5" Type="http://schemas.openxmlformats.org/officeDocument/2006/relationships/image" Target="media/image1.wmf"/><Relationship Id="rId15" Type="http://schemas.openxmlformats.org/officeDocument/2006/relationships/fontTable" Target="fontTable.xml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618</TotalTime>
  <Pages>3</Pages>
  <Words>466</Words>
  <Characters>2661</Characters>
  <Application>Microsoft Office Outlook</Application>
  <DocSecurity>0</DocSecurity>
  <Lines>0</Lines>
  <Paragraphs>0</Paragraphs>
  <ScaleCrop>false</ScaleCrop>
  <Company>Школа 175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Венера Закирзяновна</dc:creator>
  <cp:keywords/>
  <dc:description/>
  <cp:lastModifiedBy>ИРО РТ</cp:lastModifiedBy>
  <cp:revision>25</cp:revision>
  <cp:lastPrinted>2012-05-17T13:02:00Z</cp:lastPrinted>
  <dcterms:created xsi:type="dcterms:W3CDTF">2012-05-15T05:44:00Z</dcterms:created>
  <dcterms:modified xsi:type="dcterms:W3CDTF">2012-06-19T07:15:00Z</dcterms:modified>
</cp:coreProperties>
</file>